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A2F" w:rsidRDefault="00F22A2F" w:rsidP="00F22A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HENRY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F22A2F" w:rsidRDefault="00F22A2F" w:rsidP="00F22A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2A2F" w:rsidRDefault="00F22A2F" w:rsidP="00F22A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2A2F" w:rsidRDefault="00F22A2F" w:rsidP="00F22A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Apr.1420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Amesbury,</w:t>
      </w:r>
    </w:p>
    <w:p w:rsidR="00F22A2F" w:rsidRDefault="00F22A2F" w:rsidP="00F22A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Wiltshire, into land of the late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Dabrichecourt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22A2F" w:rsidRDefault="00F22A2F" w:rsidP="00F22A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21-367)</w:t>
      </w:r>
    </w:p>
    <w:p w:rsidR="00F22A2F" w:rsidRDefault="00F22A2F" w:rsidP="00F22A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2A2F" w:rsidRDefault="00F22A2F" w:rsidP="00F22A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F22A2F" w:rsidRDefault="00F22A2F" w:rsidP="00F22A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April 2016</w:t>
      </w:r>
      <w:bookmarkStart w:id="0" w:name="_GoBack"/>
      <w:bookmarkEnd w:id="0"/>
    </w:p>
    <w:sectPr w:rsidR="006B2F86" w:rsidRPr="00F22A2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A2F" w:rsidRDefault="00F22A2F" w:rsidP="00E71FC3">
      <w:pPr>
        <w:spacing w:after="0" w:line="240" w:lineRule="auto"/>
      </w:pPr>
      <w:r>
        <w:separator/>
      </w:r>
    </w:p>
  </w:endnote>
  <w:endnote w:type="continuationSeparator" w:id="0">
    <w:p w:rsidR="00F22A2F" w:rsidRDefault="00F22A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A2F" w:rsidRDefault="00F22A2F" w:rsidP="00E71FC3">
      <w:pPr>
        <w:spacing w:after="0" w:line="240" w:lineRule="auto"/>
      </w:pPr>
      <w:r>
        <w:separator/>
      </w:r>
    </w:p>
  </w:footnote>
  <w:footnote w:type="continuationSeparator" w:id="0">
    <w:p w:rsidR="00F22A2F" w:rsidRDefault="00F22A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A2F"/>
    <w:rsid w:val="00AB52E8"/>
    <w:rsid w:val="00B16D3F"/>
    <w:rsid w:val="00E71FC3"/>
    <w:rsid w:val="00EF4813"/>
    <w:rsid w:val="00F2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2CF75"/>
  <w15:chartTrackingRefBased/>
  <w15:docId w15:val="{F32F2A98-4398-486E-93EE-888C81C2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2016-04-23T20:52:00Z</dcterms:created>
  <dcterms:modified xsi:type="dcterms:W3CDTF">2016-04-23T20:53:00Z</dcterms:modified>
</cp:coreProperties>
</file>